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F791" w14:textId="77777777" w:rsidR="00420BC3" w:rsidRDefault="00420BC3" w:rsidP="00420B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CAVERYNGE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F884194" w14:textId="77777777" w:rsidR="00420BC3" w:rsidRDefault="00420BC3" w:rsidP="00420B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948A4AF" w14:textId="77777777" w:rsidR="00420BC3" w:rsidRDefault="00420BC3" w:rsidP="00420B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2E27FDA" w14:textId="77777777" w:rsidR="00420BC3" w:rsidRDefault="00420BC3" w:rsidP="00420B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64FA378" w14:textId="77777777" w:rsidR="00420BC3" w:rsidRDefault="00420BC3" w:rsidP="00420BC3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383EDAD5" w14:textId="77777777" w:rsidR="00420BC3" w:rsidRPr="00065994" w:rsidRDefault="00420BC3" w:rsidP="00420BC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E5DE59C" w14:textId="77777777" w:rsidR="00420BC3" w:rsidRPr="00065994" w:rsidRDefault="00420BC3" w:rsidP="00420BC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33E6F68" w14:textId="77777777" w:rsidR="00420BC3" w:rsidRDefault="00420BC3" w:rsidP="00420BC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D44CB8A" w14:textId="77777777" w:rsidR="00420BC3" w:rsidRDefault="00420BC3" w:rsidP="00420B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41300A" w14:textId="77777777" w:rsidR="00420BC3" w:rsidRDefault="00420BC3" w:rsidP="00420B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DCF7B4" w14:textId="77777777" w:rsidR="00420BC3" w:rsidRDefault="00420BC3" w:rsidP="00420B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September 2023</w:t>
      </w:r>
    </w:p>
    <w:p w14:paraId="5B0764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95CBA" w14:textId="77777777" w:rsidR="00420BC3" w:rsidRDefault="00420BC3" w:rsidP="009139A6">
      <w:r>
        <w:separator/>
      </w:r>
    </w:p>
  </w:endnote>
  <w:endnote w:type="continuationSeparator" w:id="0">
    <w:p w14:paraId="6DAD2A44" w14:textId="77777777" w:rsidR="00420BC3" w:rsidRDefault="00420B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F87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D51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857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06BE5" w14:textId="77777777" w:rsidR="00420BC3" w:rsidRDefault="00420BC3" w:rsidP="009139A6">
      <w:r>
        <w:separator/>
      </w:r>
    </w:p>
  </w:footnote>
  <w:footnote w:type="continuationSeparator" w:id="0">
    <w:p w14:paraId="46243171" w14:textId="77777777" w:rsidR="00420BC3" w:rsidRDefault="00420B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CBA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4C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A1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BC3"/>
    <w:rsid w:val="000666E0"/>
    <w:rsid w:val="002510B7"/>
    <w:rsid w:val="00420BC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1F1A0"/>
  <w15:chartTrackingRefBased/>
  <w15:docId w15:val="{FD69FC4E-2901-495C-8989-239BCBC8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2023-09-26T19:00:00Z</dcterms:created>
  <dcterms:modified xsi:type="dcterms:W3CDTF">2023-09-26T19:01:00Z</dcterms:modified>
</cp:coreProperties>
</file>